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FBD" w:rsidRPr="00CA143C" w:rsidRDefault="00CA143C" w:rsidP="00CA143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CA143C">
        <w:rPr>
          <w:rFonts w:ascii="Arial" w:hAnsi="Arial" w:cs="Arial"/>
          <w:color w:val="000000"/>
        </w:rPr>
        <w:t xml:space="preserve"> que sejam tomadas providências cabíveis </w:t>
      </w:r>
      <w:r w:rsidR="00DA3C39">
        <w:rPr>
          <w:rFonts w:ascii="Arial" w:hAnsi="Arial" w:cs="Arial"/>
          <w:color w:val="000000"/>
        </w:rPr>
        <w:t>quanto à falta de linha</w:t>
      </w:r>
      <w:r w:rsidR="00F42FBD" w:rsidRPr="00CA143C">
        <w:rPr>
          <w:rFonts w:ascii="Arial" w:hAnsi="Arial" w:cs="Arial"/>
          <w:color w:val="000000"/>
        </w:rPr>
        <w:t xml:space="preserve"> </w:t>
      </w:r>
      <w:r w:rsidR="00DA3C39">
        <w:rPr>
          <w:rFonts w:ascii="Arial" w:hAnsi="Arial" w:cs="Arial"/>
          <w:color w:val="000000"/>
        </w:rPr>
        <w:t xml:space="preserve">específica para o </w:t>
      </w:r>
      <w:r w:rsidR="00F42FBD" w:rsidRPr="00CA143C">
        <w:rPr>
          <w:rFonts w:ascii="Arial" w:hAnsi="Arial" w:cs="Arial"/>
          <w:color w:val="000000"/>
        </w:rPr>
        <w:t>Parque dos Príncipes</w:t>
      </w:r>
      <w:r w:rsidR="00DA3C39">
        <w:rPr>
          <w:rFonts w:ascii="Arial" w:hAnsi="Arial" w:cs="Arial"/>
          <w:color w:val="000000"/>
        </w:rPr>
        <w:t xml:space="preserve">; </w:t>
      </w:r>
      <w:r w:rsidR="00F42FBD" w:rsidRPr="00CA143C">
        <w:rPr>
          <w:rFonts w:ascii="Arial" w:hAnsi="Arial" w:cs="Arial"/>
          <w:color w:val="000000"/>
        </w:rPr>
        <w:t>as linhas 05 e 19 são as mais próximas</w:t>
      </w:r>
      <w:r w:rsidR="00DA3C39">
        <w:rPr>
          <w:rFonts w:ascii="Arial" w:hAnsi="Arial" w:cs="Arial"/>
          <w:color w:val="000000"/>
        </w:rPr>
        <w:t xml:space="preserve"> e, </w:t>
      </w:r>
      <w:r w:rsidR="00F42FBD" w:rsidRPr="00CA143C">
        <w:rPr>
          <w:rFonts w:ascii="Arial" w:hAnsi="Arial" w:cs="Arial"/>
          <w:color w:val="000000"/>
        </w:rPr>
        <w:t xml:space="preserve">devido a quantidade </w:t>
      </w:r>
      <w:r w:rsidR="00DA3C39">
        <w:rPr>
          <w:rFonts w:ascii="Arial" w:hAnsi="Arial" w:cs="Arial"/>
          <w:color w:val="000000"/>
        </w:rPr>
        <w:t>excessiva de passageiros</w:t>
      </w:r>
      <w:r w:rsidR="00F42FBD" w:rsidRPr="00CA143C">
        <w:rPr>
          <w:rFonts w:ascii="Arial" w:hAnsi="Arial" w:cs="Arial"/>
          <w:color w:val="000000"/>
        </w:rPr>
        <w:t xml:space="preserve"> em horários de “pico”, os coletivos ficam completamente lotados, causando um grande desconforto aos seus usuários. </w:t>
      </w:r>
    </w:p>
    <w:p w:rsidR="00F42FBD" w:rsidRPr="00CA143C" w:rsidRDefault="00E31E91" w:rsidP="00CA143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cabíveis visando à instalação de lâmpada do poste localizado na Rua Marech</w:t>
      </w:r>
      <w:r w:rsidR="00DA3C39">
        <w:rPr>
          <w:rFonts w:ascii="Arial" w:hAnsi="Arial" w:cs="Arial"/>
          <w:color w:val="000000"/>
        </w:rPr>
        <w:t>al Deodoro, em frente ao nº</w:t>
      </w:r>
      <w:r w:rsidR="00F42FBD" w:rsidRPr="00F42FBD">
        <w:rPr>
          <w:rFonts w:ascii="Arial" w:hAnsi="Arial" w:cs="Arial"/>
          <w:color w:val="000000"/>
        </w:rPr>
        <w:t xml:space="preserve"> 283, no bairro São João.</w:t>
      </w:r>
      <w:r w:rsidR="00CA143C">
        <w:rPr>
          <w:rFonts w:ascii="Arial" w:hAnsi="Arial" w:cs="Arial"/>
          <w:color w:val="000000"/>
        </w:rPr>
        <w:t xml:space="preserve"> </w:t>
      </w:r>
      <w:r w:rsidR="00F42FBD" w:rsidRPr="00CA143C">
        <w:rPr>
          <w:rFonts w:ascii="Arial" w:hAnsi="Arial" w:cs="Arial"/>
          <w:color w:val="000000"/>
        </w:rPr>
        <w:t xml:space="preserve">Esclarecemos que, o pedido é feito em nome dos moradores da citada via que reclamam da falta de iluminação, </w:t>
      </w:r>
      <w:r w:rsidR="00DA3C39">
        <w:rPr>
          <w:rFonts w:ascii="Arial" w:hAnsi="Arial" w:cs="Arial"/>
          <w:color w:val="000000"/>
        </w:rPr>
        <w:t xml:space="preserve">que gera insegurança, </w:t>
      </w:r>
      <w:r w:rsidR="008B69ED">
        <w:rPr>
          <w:rFonts w:ascii="Arial" w:hAnsi="Arial" w:cs="Arial"/>
          <w:color w:val="000000"/>
        </w:rPr>
        <w:t xml:space="preserve">informaram </w:t>
      </w:r>
      <w:r w:rsidR="00F42FBD" w:rsidRPr="00CA143C">
        <w:rPr>
          <w:rFonts w:ascii="Arial" w:hAnsi="Arial" w:cs="Arial"/>
          <w:color w:val="000000"/>
        </w:rPr>
        <w:t>que já ligaram nos atendimentos da Bandeirantes e da Prefeitura solicitando a devida instalação e até a presente</w:t>
      </w:r>
      <w:r w:rsidR="00DA3C39">
        <w:rPr>
          <w:rFonts w:ascii="Arial" w:hAnsi="Arial" w:cs="Arial"/>
          <w:color w:val="000000"/>
        </w:rPr>
        <w:t xml:space="preserve"> data nada foi</w:t>
      </w:r>
      <w:r w:rsidR="00F42FBD" w:rsidRPr="00CA143C">
        <w:rPr>
          <w:rFonts w:ascii="Arial" w:hAnsi="Arial" w:cs="Arial"/>
          <w:color w:val="000000"/>
        </w:rPr>
        <w:t xml:space="preserve"> realizado. </w:t>
      </w:r>
    </w:p>
    <w:p w:rsidR="00164231" w:rsidRDefault="00E31E91" w:rsidP="009942C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164231">
        <w:rPr>
          <w:rFonts w:ascii="Arial" w:hAnsi="Arial" w:cs="Arial"/>
          <w:b/>
          <w:color w:val="000000"/>
        </w:rPr>
        <w:t>INDICO</w:t>
      </w:r>
      <w:r w:rsidR="00F42FBD" w:rsidRPr="00164231">
        <w:rPr>
          <w:rFonts w:ascii="Arial" w:hAnsi="Arial" w:cs="Arial"/>
          <w:color w:val="000000"/>
        </w:rPr>
        <w:t xml:space="preserve"> que seja providenciado mais ônibus da linha Circular 26 (itinerário Jardim do Portal – via Terras de São João).</w:t>
      </w:r>
      <w:r w:rsidRPr="00164231">
        <w:rPr>
          <w:rFonts w:ascii="Arial" w:hAnsi="Arial" w:cs="Arial"/>
          <w:color w:val="000000"/>
        </w:rPr>
        <w:t xml:space="preserve"> </w:t>
      </w:r>
      <w:r w:rsidR="00F42FBD" w:rsidRPr="00164231">
        <w:rPr>
          <w:rFonts w:ascii="Arial" w:hAnsi="Arial" w:cs="Arial"/>
          <w:color w:val="000000"/>
        </w:rPr>
        <w:t>Esclarecemos que a solicitação foi feita em nome dos usuários do transporte público, moradores do bairro Terras de São João, que sofrem com a demora</w:t>
      </w:r>
      <w:r w:rsidR="00164231" w:rsidRPr="00164231">
        <w:rPr>
          <w:rFonts w:ascii="Arial" w:hAnsi="Arial" w:cs="Arial"/>
          <w:color w:val="000000"/>
        </w:rPr>
        <w:t xml:space="preserve"> e a superlotação</w:t>
      </w:r>
      <w:r w:rsidR="00F42FBD" w:rsidRPr="00164231">
        <w:rPr>
          <w:rFonts w:ascii="Arial" w:hAnsi="Arial" w:cs="Arial"/>
          <w:color w:val="000000"/>
        </w:rPr>
        <w:t xml:space="preserve">, pois não há uma linha </w:t>
      </w:r>
      <w:r w:rsidR="00164231" w:rsidRPr="00164231">
        <w:rPr>
          <w:rFonts w:ascii="Arial" w:hAnsi="Arial" w:cs="Arial"/>
          <w:color w:val="000000"/>
        </w:rPr>
        <w:t>exclusiva para ess</w:t>
      </w:r>
      <w:r w:rsidR="00F42FBD" w:rsidRPr="00164231">
        <w:rPr>
          <w:rFonts w:ascii="Arial" w:hAnsi="Arial" w:cs="Arial"/>
          <w:color w:val="000000"/>
        </w:rPr>
        <w:t>e bairro, e os horários</w:t>
      </w:r>
      <w:r w:rsidR="00164231" w:rsidRPr="00164231">
        <w:rPr>
          <w:rFonts w:ascii="Arial" w:hAnsi="Arial" w:cs="Arial"/>
          <w:color w:val="000000"/>
        </w:rPr>
        <w:t>,</w:t>
      </w:r>
      <w:r w:rsidR="00F42FBD" w:rsidRPr="00164231">
        <w:rPr>
          <w:rFonts w:ascii="Arial" w:hAnsi="Arial" w:cs="Arial"/>
          <w:color w:val="000000"/>
        </w:rPr>
        <w:t xml:space="preserve"> hoje</w:t>
      </w:r>
      <w:r w:rsidR="00164231" w:rsidRPr="00164231">
        <w:rPr>
          <w:rFonts w:ascii="Arial" w:hAnsi="Arial" w:cs="Arial"/>
          <w:color w:val="000000"/>
        </w:rPr>
        <w:t>,</w:t>
      </w:r>
      <w:r w:rsidR="00F42FBD" w:rsidRPr="00164231">
        <w:rPr>
          <w:rFonts w:ascii="Arial" w:hAnsi="Arial" w:cs="Arial"/>
          <w:color w:val="000000"/>
        </w:rPr>
        <w:t xml:space="preserve"> disponíveis são pouquíssimos</w:t>
      </w:r>
      <w:r w:rsidR="00164231">
        <w:rPr>
          <w:rFonts w:ascii="Arial" w:hAnsi="Arial" w:cs="Arial"/>
          <w:color w:val="000000"/>
        </w:rPr>
        <w:t>.</w:t>
      </w:r>
    </w:p>
    <w:p w:rsidR="00F42FBD" w:rsidRPr="00164231" w:rsidRDefault="00E31E91" w:rsidP="009942CF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164231">
        <w:rPr>
          <w:rFonts w:ascii="Arial" w:hAnsi="Arial" w:cs="Arial"/>
          <w:b/>
          <w:color w:val="000000"/>
        </w:rPr>
        <w:t>INDICO</w:t>
      </w:r>
      <w:r w:rsidR="00F42FBD" w:rsidRPr="00164231">
        <w:rPr>
          <w:rFonts w:ascii="Arial" w:hAnsi="Arial" w:cs="Arial"/>
          <w:color w:val="000000"/>
        </w:rPr>
        <w:t xml:space="preserve"> que sejam tomadas providências cabíveis visando à possível re</w:t>
      </w:r>
      <w:r w:rsidR="00164231">
        <w:rPr>
          <w:rFonts w:ascii="Arial" w:hAnsi="Arial" w:cs="Arial"/>
          <w:color w:val="000000"/>
        </w:rPr>
        <w:t>moção de árvore que se encontra</w:t>
      </w:r>
      <w:r w:rsidR="00F42FBD" w:rsidRPr="00164231">
        <w:rPr>
          <w:rFonts w:ascii="Arial" w:hAnsi="Arial" w:cs="Arial"/>
          <w:color w:val="000000"/>
        </w:rPr>
        <w:t xml:space="preserve"> na ca</w:t>
      </w:r>
      <w:r w:rsidR="00164231">
        <w:rPr>
          <w:rFonts w:ascii="Arial" w:hAnsi="Arial" w:cs="Arial"/>
          <w:color w:val="000000"/>
        </w:rPr>
        <w:t xml:space="preserve">lçada, localizada na Rua </w:t>
      </w:r>
      <w:proofErr w:type="spellStart"/>
      <w:r w:rsidR="00164231">
        <w:rPr>
          <w:rFonts w:ascii="Arial" w:hAnsi="Arial" w:cs="Arial"/>
          <w:color w:val="000000"/>
        </w:rPr>
        <w:t>Takeo</w:t>
      </w:r>
      <w:proofErr w:type="spellEnd"/>
      <w:r w:rsidR="00164231">
        <w:rPr>
          <w:rFonts w:ascii="Arial" w:hAnsi="Arial" w:cs="Arial"/>
          <w:color w:val="000000"/>
        </w:rPr>
        <w:t xml:space="preserve"> O</w:t>
      </w:r>
      <w:r w:rsidR="00F42FBD" w:rsidRPr="00164231">
        <w:rPr>
          <w:rFonts w:ascii="Arial" w:hAnsi="Arial" w:cs="Arial"/>
          <w:color w:val="000000"/>
        </w:rPr>
        <w:t>ta, nº 729 localizada no bairro Parque Meia Lua.</w:t>
      </w:r>
      <w:r w:rsidR="00164231">
        <w:rPr>
          <w:rFonts w:ascii="Arial" w:hAnsi="Arial" w:cs="Arial"/>
          <w:color w:val="000000"/>
        </w:rPr>
        <w:t xml:space="preserve"> </w:t>
      </w:r>
      <w:r w:rsidR="00F42FBD" w:rsidRPr="00164231">
        <w:rPr>
          <w:rFonts w:ascii="Arial" w:hAnsi="Arial" w:cs="Arial"/>
          <w:color w:val="000000"/>
        </w:rPr>
        <w:t xml:space="preserve">A solicitação é feita em nome do munícipe Sr. Mauro, residente no endereço acima citado, </w:t>
      </w:r>
      <w:r w:rsidR="00164231">
        <w:rPr>
          <w:rFonts w:ascii="Arial" w:hAnsi="Arial" w:cs="Arial"/>
          <w:color w:val="000000"/>
        </w:rPr>
        <w:t xml:space="preserve">que já solicitou </w:t>
      </w:r>
      <w:r w:rsidR="00F42FBD" w:rsidRPr="00164231">
        <w:rPr>
          <w:rFonts w:ascii="Arial" w:hAnsi="Arial" w:cs="Arial"/>
          <w:color w:val="000000"/>
        </w:rPr>
        <w:t>o serviço por te</w:t>
      </w:r>
      <w:r w:rsidR="00CA143C" w:rsidRPr="00164231">
        <w:rPr>
          <w:rFonts w:ascii="Arial" w:hAnsi="Arial" w:cs="Arial"/>
          <w:color w:val="000000"/>
        </w:rPr>
        <w:t>lefone,</w:t>
      </w:r>
      <w:r w:rsidR="00164231">
        <w:rPr>
          <w:rFonts w:ascii="Arial" w:hAnsi="Arial" w:cs="Arial"/>
          <w:color w:val="000000"/>
        </w:rPr>
        <w:t xml:space="preserve"> através do </w:t>
      </w:r>
      <w:r w:rsidR="00CA143C" w:rsidRPr="00164231">
        <w:rPr>
          <w:rFonts w:ascii="Arial" w:hAnsi="Arial" w:cs="Arial"/>
          <w:color w:val="000000"/>
        </w:rPr>
        <w:t xml:space="preserve">número </w:t>
      </w:r>
      <w:r w:rsidR="00164231">
        <w:rPr>
          <w:rFonts w:ascii="Arial" w:hAnsi="Arial" w:cs="Arial"/>
          <w:color w:val="000000"/>
        </w:rPr>
        <w:t>10044/2013 de protocolo para</w:t>
      </w:r>
      <w:r w:rsidR="00F42FBD" w:rsidRPr="00164231">
        <w:rPr>
          <w:rFonts w:ascii="Arial" w:hAnsi="Arial" w:cs="Arial"/>
          <w:color w:val="000000"/>
        </w:rPr>
        <w:t xml:space="preserve"> remoção, árvore com risco de queda.</w:t>
      </w:r>
    </w:p>
    <w:p w:rsidR="00F42FBD" w:rsidRPr="007B5D95" w:rsidRDefault="00E31E91" w:rsidP="00994ACB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7B5D95">
        <w:rPr>
          <w:rFonts w:ascii="Arial" w:hAnsi="Arial" w:cs="Arial"/>
          <w:color w:val="000000"/>
        </w:rPr>
        <w:t xml:space="preserve"> que sejam tomadas providências cabíveis visando à possível retira</w:t>
      </w:r>
      <w:r w:rsidR="007B5D95" w:rsidRPr="007B5D95">
        <w:rPr>
          <w:rFonts w:ascii="Arial" w:hAnsi="Arial" w:cs="Arial"/>
          <w:color w:val="000000"/>
        </w:rPr>
        <w:t>da ou poda de árvores localizadas nas citadas vias</w:t>
      </w:r>
      <w:r w:rsidR="00164231">
        <w:rPr>
          <w:rFonts w:ascii="Arial" w:hAnsi="Arial" w:cs="Arial"/>
          <w:color w:val="000000"/>
        </w:rPr>
        <w:t xml:space="preserve"> do</w:t>
      </w:r>
      <w:r w:rsidR="007B5D95" w:rsidRPr="007B5D95">
        <w:rPr>
          <w:rFonts w:ascii="Arial" w:hAnsi="Arial" w:cs="Arial"/>
          <w:color w:val="000000"/>
        </w:rPr>
        <w:t xml:space="preserve"> Parque Meia Lua: </w:t>
      </w:r>
      <w:r w:rsidR="00F42FBD" w:rsidRPr="007B5D95">
        <w:rPr>
          <w:rFonts w:ascii="Arial" w:hAnsi="Arial" w:cs="Arial"/>
          <w:color w:val="000000"/>
        </w:rPr>
        <w:t xml:space="preserve">Rua Arthur </w:t>
      </w:r>
      <w:proofErr w:type="spellStart"/>
      <w:r w:rsidR="00F42FBD" w:rsidRPr="007B5D95">
        <w:rPr>
          <w:rFonts w:ascii="Arial" w:hAnsi="Arial" w:cs="Arial"/>
          <w:color w:val="000000"/>
        </w:rPr>
        <w:t>Cazarino</w:t>
      </w:r>
      <w:proofErr w:type="spellEnd"/>
      <w:r w:rsidR="00F42FBD" w:rsidRPr="007B5D95">
        <w:rPr>
          <w:rFonts w:ascii="Arial" w:hAnsi="Arial" w:cs="Arial"/>
          <w:color w:val="000000"/>
        </w:rPr>
        <w:t>, nº 532;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 xml:space="preserve">Rua Arthur </w:t>
      </w:r>
      <w:proofErr w:type="spellStart"/>
      <w:r w:rsidR="00F42FBD" w:rsidRPr="007B5D95">
        <w:rPr>
          <w:rFonts w:ascii="Arial" w:hAnsi="Arial" w:cs="Arial"/>
          <w:color w:val="000000"/>
        </w:rPr>
        <w:t>Cazarino</w:t>
      </w:r>
      <w:proofErr w:type="spellEnd"/>
      <w:r w:rsidR="00F42FBD" w:rsidRPr="007B5D95">
        <w:rPr>
          <w:rFonts w:ascii="Arial" w:hAnsi="Arial" w:cs="Arial"/>
          <w:color w:val="000000"/>
        </w:rPr>
        <w:t>, nº 582;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 xml:space="preserve">Rua </w:t>
      </w:r>
      <w:r w:rsidR="00F42FBD" w:rsidRPr="007B5D95">
        <w:rPr>
          <w:rFonts w:ascii="Arial" w:hAnsi="Arial" w:cs="Arial"/>
          <w:color w:val="000000"/>
        </w:rPr>
        <w:lastRenderedPageBreak/>
        <w:t xml:space="preserve">Arthur </w:t>
      </w:r>
      <w:proofErr w:type="spellStart"/>
      <w:r w:rsidR="00F42FBD" w:rsidRPr="007B5D95">
        <w:rPr>
          <w:rFonts w:ascii="Arial" w:hAnsi="Arial" w:cs="Arial"/>
          <w:color w:val="000000"/>
        </w:rPr>
        <w:t>Cazarino</w:t>
      </w:r>
      <w:proofErr w:type="spellEnd"/>
      <w:r w:rsidR="00F42FBD" w:rsidRPr="007B5D95">
        <w:rPr>
          <w:rFonts w:ascii="Arial" w:hAnsi="Arial" w:cs="Arial"/>
          <w:color w:val="000000"/>
        </w:rPr>
        <w:t>, nº 522;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Deputado Arnaldo Laurindo, nº 296;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Deputado Arnaldo Laurindo, nº 365;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Deputado Arnaldo Laurindo, nº 668;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da Imprensa, nº 393;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da Imprensa, nº 95;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Bertoldo Cunha, nº 75;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Rua João Freire de Menezes, nº 200;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Avenida dos Migrantes, nº 674;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Avenida dos Migrantes, nº 816;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Avenida dos Migrantes, nº 873;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Avenida dos Migrantes, (canteiro);</w:t>
      </w:r>
      <w:r w:rsidR="007B5D95" w:rsidRP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Avenida dos Migrantes, nº 183 (02 árvores)</w:t>
      </w:r>
      <w:r w:rsidR="007B5D95" w:rsidRPr="007B5D95">
        <w:rPr>
          <w:rFonts w:ascii="Arial" w:hAnsi="Arial" w:cs="Arial"/>
          <w:color w:val="000000"/>
        </w:rPr>
        <w:t xml:space="preserve">; </w:t>
      </w:r>
      <w:r w:rsidR="00F42FBD" w:rsidRPr="007B5D95">
        <w:rPr>
          <w:rFonts w:ascii="Arial" w:hAnsi="Arial" w:cs="Arial"/>
          <w:color w:val="000000"/>
        </w:rPr>
        <w:t>Rua Lourenço da Silva, nº 1402</w:t>
      </w:r>
      <w:r w:rsidR="007B5D95" w:rsidRPr="007B5D95">
        <w:rPr>
          <w:rFonts w:ascii="Arial" w:hAnsi="Arial" w:cs="Arial"/>
          <w:color w:val="000000"/>
        </w:rPr>
        <w:t xml:space="preserve">. </w:t>
      </w:r>
      <w:r w:rsidR="00F42FBD" w:rsidRPr="007B5D95">
        <w:rPr>
          <w:rFonts w:ascii="Arial" w:hAnsi="Arial" w:cs="Arial"/>
          <w:color w:val="000000"/>
        </w:rPr>
        <w:t xml:space="preserve">Esclarecemos que a solicitação foi feita em nome dos moradores </w:t>
      </w:r>
      <w:r w:rsidR="006C169A">
        <w:rPr>
          <w:rFonts w:ascii="Arial" w:hAnsi="Arial" w:cs="Arial"/>
          <w:color w:val="000000"/>
        </w:rPr>
        <w:t xml:space="preserve">das casas onde estão plantadas árvores que </w:t>
      </w:r>
      <w:r w:rsidR="00F42FBD" w:rsidRPr="007B5D95">
        <w:rPr>
          <w:rFonts w:ascii="Arial" w:hAnsi="Arial" w:cs="Arial"/>
          <w:color w:val="000000"/>
        </w:rPr>
        <w:t xml:space="preserve">apresentam riscos fitossanitários que devem ser vistoriadas, descartando possibilidades de quedas aos munícipes que transitam no local. </w:t>
      </w:r>
    </w:p>
    <w:p w:rsidR="00F42FBD" w:rsidRPr="007B5D95" w:rsidRDefault="00E31E91" w:rsidP="007B5D9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visando a reposição </w:t>
      </w:r>
      <w:r w:rsidR="00F57FBE">
        <w:rPr>
          <w:rFonts w:ascii="Arial" w:hAnsi="Arial" w:cs="Arial"/>
          <w:color w:val="000000"/>
        </w:rPr>
        <w:t>do profissional de</w:t>
      </w:r>
      <w:r w:rsidR="00F42FBD" w:rsidRPr="00F42FBD">
        <w:rPr>
          <w:rFonts w:ascii="Arial" w:hAnsi="Arial" w:cs="Arial"/>
          <w:color w:val="000000"/>
        </w:rPr>
        <w:t xml:space="preserve"> Educação Física para que dê continuidade as aulas, na Academia ao ar livre localiz</w:t>
      </w:r>
      <w:r w:rsidR="00F57FBE">
        <w:rPr>
          <w:rFonts w:ascii="Arial" w:hAnsi="Arial" w:cs="Arial"/>
          <w:color w:val="000000"/>
        </w:rPr>
        <w:t xml:space="preserve">ada na Rua </w:t>
      </w:r>
      <w:proofErr w:type="spellStart"/>
      <w:r w:rsidR="00F57FBE">
        <w:rPr>
          <w:rFonts w:ascii="Arial" w:hAnsi="Arial" w:cs="Arial"/>
          <w:color w:val="000000"/>
        </w:rPr>
        <w:t>Takeo</w:t>
      </w:r>
      <w:proofErr w:type="spellEnd"/>
      <w:r w:rsidR="00F57FBE">
        <w:rPr>
          <w:rFonts w:ascii="Arial" w:hAnsi="Arial" w:cs="Arial"/>
          <w:color w:val="000000"/>
        </w:rPr>
        <w:t xml:space="preserve"> Ota, no </w:t>
      </w:r>
      <w:r w:rsidR="00F42FBD" w:rsidRPr="00F42FBD">
        <w:rPr>
          <w:rFonts w:ascii="Arial" w:hAnsi="Arial" w:cs="Arial"/>
          <w:color w:val="000000"/>
        </w:rPr>
        <w:t>Parque Meia Lua.</w:t>
      </w:r>
      <w:r w:rsidR="00F57FBE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 xml:space="preserve">Esclarecemos que o pedido é feito em nome dos moradores daquela localidade que, solicitam a reposição de um profissional da área devido a, exoneração da anterior. Ressaltando que, a população tem comparecido em grande número, com cerca de 70 pessoas por aula e destacam a necessidade da orientação de profissionais para a prática correta dos exercícios físicos, conseguindo plenamente exercer as atividades para uma melhor qualidade de vida </w:t>
      </w:r>
    </w:p>
    <w:p w:rsidR="00F42FBD" w:rsidRPr="007B5D95" w:rsidRDefault="00E31E91" w:rsidP="007B5D9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cabíveis visando à instalação de postes e as devidas iluminações na Rua 11, localizada no bairro Parque Imperial.</w:t>
      </w:r>
      <w:r w:rsidR="00F57FBE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Esclarecemos que a solicitação é feita em nome do morador da via Sr. Rodrigo Martins, que ressalta a falta de iluminação no local, pois, só existem 03 postes em toda a extensão da via, e que durante a noite permanece tudo muito escuro, causando gr</w:t>
      </w:r>
      <w:r w:rsidR="00895CE0">
        <w:rPr>
          <w:rFonts w:ascii="Arial" w:hAnsi="Arial" w:cs="Arial"/>
          <w:color w:val="000000"/>
        </w:rPr>
        <w:t>ande</w:t>
      </w:r>
      <w:r w:rsidR="00F42FBD" w:rsidRPr="007B5D95">
        <w:rPr>
          <w:rFonts w:ascii="Arial" w:hAnsi="Arial" w:cs="Arial"/>
          <w:color w:val="000000"/>
        </w:rPr>
        <w:t xml:space="preserve"> receio</w:t>
      </w:r>
      <w:r w:rsidR="00895CE0">
        <w:rPr>
          <w:rFonts w:ascii="Arial" w:hAnsi="Arial" w:cs="Arial"/>
          <w:color w:val="000000"/>
        </w:rPr>
        <w:t xml:space="preserve"> à</w:t>
      </w:r>
      <w:r w:rsidR="00F42FBD" w:rsidRPr="007B5D95">
        <w:rPr>
          <w:rFonts w:ascii="Arial" w:hAnsi="Arial" w:cs="Arial"/>
          <w:color w:val="000000"/>
        </w:rPr>
        <w:t xml:space="preserve"> população e possibilitando esconderijos para maus elementos. </w:t>
      </w:r>
    </w:p>
    <w:p w:rsidR="00F42FBD" w:rsidRPr="007B5D95" w:rsidRDefault="00E31E91" w:rsidP="007B5D9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lastRenderedPageBreak/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cabíveis visando a devida colocação do braço de luz e lâmpada no poste, situado na Avenida dos Migrantes, nº 525, esquina com a Rua Antônio Martins Garcia, no Parque Meia Lua.</w:t>
      </w:r>
      <w:r w:rsidR="003D443A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Esclarecemos que a solicitação foi</w:t>
      </w:r>
      <w:bookmarkStart w:id="0" w:name="_GoBack"/>
      <w:bookmarkEnd w:id="0"/>
      <w:r w:rsidR="00F42FBD" w:rsidRPr="007B5D95">
        <w:rPr>
          <w:rFonts w:ascii="Arial" w:hAnsi="Arial" w:cs="Arial"/>
          <w:color w:val="000000"/>
        </w:rPr>
        <w:t xml:space="preserve"> feita em nome dos moradores daquela via, pois trata-se de uma avenida, tendo um grande fluxo de veículos e pedestres, sendo essencial que seja bem ilumina</w:t>
      </w:r>
      <w:r w:rsidR="007B5D95" w:rsidRPr="007B5D95">
        <w:rPr>
          <w:rFonts w:ascii="Arial" w:hAnsi="Arial" w:cs="Arial"/>
          <w:color w:val="000000"/>
        </w:rPr>
        <w:t>da.</w:t>
      </w:r>
    </w:p>
    <w:p w:rsidR="00F42FBD" w:rsidRPr="007B5D95" w:rsidRDefault="00E31E91" w:rsidP="007B5D9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cabíveis visando a devida colocação do braço de luz e lâmpada no poste, situado na Rua</w:t>
      </w:r>
      <w:r w:rsidR="003D443A">
        <w:rPr>
          <w:rFonts w:ascii="Arial" w:hAnsi="Arial" w:cs="Arial"/>
          <w:color w:val="000000"/>
        </w:rPr>
        <w:t xml:space="preserve"> </w:t>
      </w:r>
      <w:proofErr w:type="spellStart"/>
      <w:r w:rsidR="003D443A">
        <w:rPr>
          <w:rFonts w:ascii="Arial" w:hAnsi="Arial" w:cs="Arial"/>
          <w:color w:val="000000"/>
        </w:rPr>
        <w:t>Takeo</w:t>
      </w:r>
      <w:proofErr w:type="spellEnd"/>
      <w:r w:rsidR="003D443A">
        <w:rPr>
          <w:rFonts w:ascii="Arial" w:hAnsi="Arial" w:cs="Arial"/>
          <w:color w:val="000000"/>
        </w:rPr>
        <w:t xml:space="preserve"> Ota, em frente ao número</w:t>
      </w:r>
      <w:r w:rsidR="00F42FBD" w:rsidRPr="00F42FBD">
        <w:rPr>
          <w:rFonts w:ascii="Arial" w:hAnsi="Arial" w:cs="Arial"/>
          <w:color w:val="000000"/>
        </w:rPr>
        <w:t xml:space="preserve"> 238, localizada no bairro Parque Meia Lua.</w:t>
      </w:r>
      <w:r w:rsidR="007B5D95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>Esclarecemos que a solicitação foi feita em nome dos moradores daquela</w:t>
      </w:r>
      <w:r w:rsidR="003D443A">
        <w:rPr>
          <w:rFonts w:ascii="Arial" w:hAnsi="Arial" w:cs="Arial"/>
          <w:color w:val="000000"/>
        </w:rPr>
        <w:t xml:space="preserve"> via, pois trata-se de uma rua </w:t>
      </w:r>
      <w:r w:rsidR="00F42FBD" w:rsidRPr="007B5D95">
        <w:rPr>
          <w:rFonts w:ascii="Arial" w:hAnsi="Arial" w:cs="Arial"/>
          <w:color w:val="000000"/>
        </w:rPr>
        <w:t>onde há um grande fluxo de veículos e pedestres, também há uma Academia ao ar livre, sendo essencial que seja bem iluminada.</w:t>
      </w:r>
    </w:p>
    <w:p w:rsidR="002C6191" w:rsidRPr="007B5D95" w:rsidRDefault="00E31E91" w:rsidP="007B5D95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DA3C39">
        <w:rPr>
          <w:rFonts w:ascii="Arial" w:hAnsi="Arial" w:cs="Arial"/>
          <w:b/>
          <w:color w:val="000000"/>
        </w:rPr>
        <w:t>INDICO</w:t>
      </w:r>
      <w:r w:rsidR="00F42FBD" w:rsidRPr="00F42FBD">
        <w:rPr>
          <w:rFonts w:ascii="Arial" w:hAnsi="Arial" w:cs="Arial"/>
          <w:color w:val="000000"/>
        </w:rPr>
        <w:t xml:space="preserve"> que sejam tomadas providências cabíveis visando à instalação de um LEV (Local de</w:t>
      </w:r>
      <w:r w:rsidR="003D443A">
        <w:rPr>
          <w:rFonts w:ascii="Arial" w:hAnsi="Arial" w:cs="Arial"/>
          <w:color w:val="000000"/>
        </w:rPr>
        <w:t xml:space="preserve"> Entrega Voluntária), no </w:t>
      </w:r>
      <w:r w:rsidR="00F42FBD" w:rsidRPr="00F42FBD">
        <w:rPr>
          <w:rFonts w:ascii="Arial" w:hAnsi="Arial" w:cs="Arial"/>
          <w:color w:val="000000"/>
        </w:rPr>
        <w:t>Jardim Elza Maria, especificamente ao lado do SESI, beneficiando os moradores daquela região.</w:t>
      </w:r>
      <w:r w:rsidR="008B69ED">
        <w:rPr>
          <w:rFonts w:ascii="Arial" w:hAnsi="Arial" w:cs="Arial"/>
          <w:color w:val="000000"/>
        </w:rPr>
        <w:t xml:space="preserve"> </w:t>
      </w:r>
      <w:r w:rsidR="00F42FBD" w:rsidRPr="007B5D95">
        <w:rPr>
          <w:rFonts w:ascii="Arial" w:hAnsi="Arial" w:cs="Arial"/>
          <w:color w:val="000000"/>
        </w:rPr>
        <w:t xml:space="preserve">Considerando que os </w:t>
      </w:r>
      <w:proofErr w:type="spellStart"/>
      <w:r w:rsidR="00F42FBD" w:rsidRPr="007B5D95">
        <w:rPr>
          <w:rFonts w:ascii="Arial" w:hAnsi="Arial" w:cs="Arial"/>
          <w:color w:val="000000"/>
        </w:rPr>
        <w:t>LEVs</w:t>
      </w:r>
      <w:proofErr w:type="spellEnd"/>
      <w:r w:rsidR="00F42FBD" w:rsidRPr="007B5D95">
        <w:rPr>
          <w:rFonts w:ascii="Arial" w:hAnsi="Arial" w:cs="Arial"/>
          <w:color w:val="000000"/>
        </w:rPr>
        <w:t xml:space="preserve"> atendem ao descarte de resíduos da construção civil e, representam a mão de obra em pequenas reformas e previne o descarte irregular em áreas públicas e privadas não adequadas para este fim; e considerando que em muito contribui para a manutenção da limpeza dos bairros da cidade, para o desenvolvimento do empreendimento cooperativista e para garantir facilidades aos pequenos geradores, obreiros de suas próprias reformas solicitamos que, seja instalado no bairro citado um Local de Entrega Voluntária.</w:t>
      </w:r>
    </w:p>
    <w:p w:rsidR="003622B8" w:rsidRPr="00F42FBD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F42FBD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F42FBD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F42FBD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F42FBD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F42FBD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F42FBD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F42FBD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F42FBD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 w:rsidRPr="00F42FBD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F42FBD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F4D84" w:rsidRPr="00F42FBD">
        <w:rPr>
          <w:rFonts w:ascii="Arial" w:hAnsi="Arial" w:cs="Arial"/>
          <w:b/>
          <w:caps/>
          <w:color w:val="000000"/>
          <w:sz w:val="18"/>
          <w:szCs w:val="18"/>
        </w:rPr>
        <w:t>30/09</w:t>
      </w:r>
      <w:r w:rsidR="00CB5F41" w:rsidRPr="00F42FBD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 w:rsidRPr="00F42FBD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F42FBD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F42FBD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F42FBD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F42FBD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F42FBD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51C" w:rsidRDefault="00F3451C">
      <w:r>
        <w:separator/>
      </w:r>
    </w:p>
  </w:endnote>
  <w:endnote w:type="continuationSeparator" w:id="0">
    <w:p w:rsidR="00F3451C" w:rsidRDefault="00F3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51C" w:rsidRDefault="00F3451C">
      <w:r>
        <w:separator/>
      </w:r>
    </w:p>
  </w:footnote>
  <w:footnote w:type="continuationSeparator" w:id="0">
    <w:p w:rsidR="00F3451C" w:rsidRDefault="00F34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F854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F854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2F4D84">
      <w:rPr>
        <w:rFonts w:ascii="Arial" w:hAnsi="Arial" w:cs="Arial"/>
        <w:b/>
      </w:rPr>
      <w:t>2000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2F4D84">
      <w:rPr>
        <w:rFonts w:ascii="Arial" w:hAnsi="Arial" w:cs="Arial"/>
        <w:b/>
      </w:rPr>
      <w:t>30/09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14F2C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14F2C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64231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14F2C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4D84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D443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A77DF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169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B5D95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5CE0"/>
    <w:rsid w:val="00897D50"/>
    <w:rsid w:val="008B69ED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37333"/>
    <w:rsid w:val="00A45CD1"/>
    <w:rsid w:val="00A534C7"/>
    <w:rsid w:val="00A6104B"/>
    <w:rsid w:val="00A62160"/>
    <w:rsid w:val="00A66FEC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43C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3C39"/>
    <w:rsid w:val="00DA4075"/>
    <w:rsid w:val="00DB07BD"/>
    <w:rsid w:val="00DD3449"/>
    <w:rsid w:val="00DF3CFC"/>
    <w:rsid w:val="00E2059A"/>
    <w:rsid w:val="00E31E91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3451C"/>
    <w:rsid w:val="00F42FBD"/>
    <w:rsid w:val="00F433D1"/>
    <w:rsid w:val="00F4513A"/>
    <w:rsid w:val="00F454C8"/>
    <w:rsid w:val="00F57FBE"/>
    <w:rsid w:val="00F60E02"/>
    <w:rsid w:val="00F66529"/>
    <w:rsid w:val="00F66C58"/>
    <w:rsid w:val="00F81DB2"/>
    <w:rsid w:val="00F85461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3DAF2FB-4631-47C5-86F5-887AE62A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77</TotalTime>
  <Pages>3</Pages>
  <Words>815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5209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16</cp:revision>
  <cp:lastPrinted>2015-09-29T18:19:00Z</cp:lastPrinted>
  <dcterms:created xsi:type="dcterms:W3CDTF">2015-09-29T14:04:00Z</dcterms:created>
  <dcterms:modified xsi:type="dcterms:W3CDTF">2015-09-29T18:32:00Z</dcterms:modified>
</cp:coreProperties>
</file>